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D082F" w14:textId="77777777" w:rsidR="006013B3" w:rsidRDefault="006013B3" w:rsidP="00601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GODDESHYLL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B9FA486" w14:textId="77777777" w:rsidR="006013B3" w:rsidRDefault="006013B3" w:rsidP="00601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St.Helens</w:t>
      </w:r>
      <w:proofErr w:type="spellEnd"/>
      <w:proofErr w:type="gramEnd"/>
      <w:r>
        <w:rPr>
          <w:rFonts w:cs="Times New Roman"/>
          <w:szCs w:val="24"/>
        </w:rPr>
        <w:t>, Isle of Wight. Husbandman.</w:t>
      </w:r>
    </w:p>
    <w:p w14:paraId="3677A463" w14:textId="77777777" w:rsidR="006013B3" w:rsidRDefault="006013B3" w:rsidP="006013B3">
      <w:pPr>
        <w:pStyle w:val="NoSpacing"/>
        <w:rPr>
          <w:rFonts w:cs="Times New Roman"/>
          <w:szCs w:val="24"/>
        </w:rPr>
      </w:pPr>
    </w:p>
    <w:p w14:paraId="26EA3F9C" w14:textId="77777777" w:rsidR="006013B3" w:rsidRDefault="006013B3" w:rsidP="006013B3">
      <w:pPr>
        <w:pStyle w:val="NoSpacing"/>
        <w:rPr>
          <w:rFonts w:cs="Times New Roman"/>
          <w:szCs w:val="24"/>
        </w:rPr>
      </w:pPr>
    </w:p>
    <w:p w14:paraId="03970EC1" w14:textId="77777777" w:rsidR="006013B3" w:rsidRDefault="006013B3" w:rsidP="00601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Jun.1453</w:t>
      </w:r>
      <w:r>
        <w:rPr>
          <w:rFonts w:cs="Times New Roman"/>
          <w:szCs w:val="24"/>
        </w:rPr>
        <w:tab/>
        <w:t>He was pardoned for not appearing to answer Edmund Page(q.v.) touching</w:t>
      </w:r>
    </w:p>
    <w:p w14:paraId="551DB5BD" w14:textId="77777777" w:rsidR="006013B3" w:rsidRDefault="006013B3" w:rsidP="00601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trespass.   (C.P.R. 1452-61 p.11)</w:t>
      </w:r>
    </w:p>
    <w:p w14:paraId="6FD1F344" w14:textId="77777777" w:rsidR="006013B3" w:rsidRDefault="006013B3" w:rsidP="006013B3">
      <w:pPr>
        <w:pStyle w:val="NoSpacing"/>
        <w:rPr>
          <w:rFonts w:cs="Times New Roman"/>
          <w:szCs w:val="24"/>
        </w:rPr>
      </w:pPr>
    </w:p>
    <w:p w14:paraId="646E6F36" w14:textId="77777777" w:rsidR="006013B3" w:rsidRDefault="006013B3" w:rsidP="006013B3">
      <w:pPr>
        <w:pStyle w:val="NoSpacing"/>
        <w:rPr>
          <w:rFonts w:cs="Times New Roman"/>
          <w:szCs w:val="24"/>
        </w:rPr>
      </w:pPr>
    </w:p>
    <w:p w14:paraId="7BAD6007" w14:textId="77777777" w:rsidR="006013B3" w:rsidRDefault="006013B3" w:rsidP="006013B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September 2024</w:t>
      </w:r>
    </w:p>
    <w:p w14:paraId="02A1B6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87E1C" w14:textId="77777777" w:rsidR="006013B3" w:rsidRDefault="006013B3" w:rsidP="009139A6">
      <w:r>
        <w:separator/>
      </w:r>
    </w:p>
  </w:endnote>
  <w:endnote w:type="continuationSeparator" w:id="0">
    <w:p w14:paraId="5F40BF8E" w14:textId="77777777" w:rsidR="006013B3" w:rsidRDefault="006013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BE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C3D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158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EDC51" w14:textId="77777777" w:rsidR="006013B3" w:rsidRDefault="006013B3" w:rsidP="009139A6">
      <w:r>
        <w:separator/>
      </w:r>
    </w:p>
  </w:footnote>
  <w:footnote w:type="continuationSeparator" w:id="0">
    <w:p w14:paraId="0DAFAD88" w14:textId="77777777" w:rsidR="006013B3" w:rsidRDefault="006013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D07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1FA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B1A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B3"/>
    <w:rsid w:val="000666E0"/>
    <w:rsid w:val="002510B7"/>
    <w:rsid w:val="00270799"/>
    <w:rsid w:val="005C130B"/>
    <w:rsid w:val="006013B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E8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C719A"/>
  <w15:chartTrackingRefBased/>
  <w15:docId w15:val="{1E44F8E5-AA9B-4F66-B1A2-CCD1E127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2024-09-23T08:47:00Z</dcterms:created>
  <dcterms:modified xsi:type="dcterms:W3CDTF">2024-09-23T08:48:00Z</dcterms:modified>
</cp:coreProperties>
</file>